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sz w:val="32"/>
          <w:szCs w:val="16"/>
          <w:u w:val="single"/>
        </w:rPr>
      </w:pPr>
      <w:r w:rsidRPr="003316AB">
        <w:rPr>
          <w:rFonts w:ascii="Comic Sans MS" w:hAnsi="Comic Sans MS" w:cs="Arial"/>
          <w:b/>
          <w:bCs/>
          <w:sz w:val="32"/>
          <w:szCs w:val="16"/>
          <w:u w:val="single"/>
        </w:rPr>
        <w:t>15 TEMMUZ ŞEHİTLERİ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Çok ,çok erken okundu selan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Daha tankların önüne geçmeden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Ve sen öldüğünü bilmeden...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Alt yazılı bir gecenin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Destanıydı ölümün sessizliğine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Koşan gözlerin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Kefenim olur belki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Diyerek giydiğin beyaz gömleğin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Kandan düğmeleri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Ne olur susma dedim sustun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Bana anlatmayacak mısın cenneti ?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İhtilal mi darbe mi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Gündüz hangisi ? Gece hangisi ?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Dur diyen ellerinde şahadet şerbeti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İçin yanarken içtiğin su gibi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Kana kana , doyasıya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Tadını anlat desem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Şahadetin tarifi olur mu ki ?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Çok ,çok erken okundu selan</w:t>
      </w:r>
    </w:p>
    <w:p w:rsidR="00CB3147" w:rsidRPr="003316AB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Bin vurup , bir vurulmadan</w:t>
      </w:r>
    </w:p>
    <w:p w:rsidR="00CB3147" w:rsidRPr="004E2259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Ve sen öldüğünü anlamadan...</w:t>
      </w:r>
    </w:p>
    <w:p w:rsidR="00CB3147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CB3147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CB3147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CB3147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CB3147" w:rsidRPr="00C166A9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FFFF00"/>
          <w:sz w:val="24"/>
          <w:szCs w:val="24"/>
        </w:rPr>
      </w:pPr>
      <w:r>
        <w:rPr>
          <w:rFonts w:ascii="Comic Sans MS" w:hAnsi="Comic Sans MS" w:cs="Arial"/>
          <w:color w:val="333333"/>
          <w:sz w:val="32"/>
          <w:szCs w:val="16"/>
        </w:rPr>
        <w:t xml:space="preserve">www.sorubak.com </w:t>
      </w:r>
    </w:p>
    <w:p w:rsidR="00CB3147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28"/>
          <w:szCs w:val="16"/>
        </w:rPr>
      </w:pPr>
    </w:p>
    <w:p w:rsidR="00CB3147" w:rsidRDefault="00CB3147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28"/>
          <w:szCs w:val="16"/>
        </w:rPr>
      </w:pP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color w:val="333333"/>
          <w:sz w:val="32"/>
          <w:szCs w:val="26"/>
        </w:rPr>
      </w:pPr>
      <w:r w:rsidRPr="004E2259">
        <w:rPr>
          <w:rFonts w:ascii="Comic Sans MS" w:hAnsi="Comic Sans MS"/>
          <w:b/>
          <w:bCs/>
          <w:color w:val="1A1A1A"/>
          <w:sz w:val="32"/>
          <w:szCs w:val="24"/>
        </w:rPr>
        <w:t>BU VATAN BİZİM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color w:val="333333"/>
          <w:sz w:val="32"/>
          <w:szCs w:val="26"/>
        </w:rPr>
      </w:pPr>
      <w:r w:rsidRPr="004E2259">
        <w:rPr>
          <w:rFonts w:ascii="Comic Sans MS" w:hAnsi="Comic Sans MS"/>
          <w:b/>
          <w:bCs/>
          <w:color w:val="1A1A1A"/>
          <w:sz w:val="32"/>
          <w:szCs w:val="24"/>
        </w:rPr>
        <w:t> 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Destanın şanlı oğlu Oğuz bizim,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Çaldıranı toz eden Yavuz bizim,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Yürüdük tankların tam üzerine,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Cumhurbaşkanım emretti : “sokağa çıkın”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Cesaret devini göğsüne takın,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Şu koşan nineye, dedeye bakın,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Köprüler tutulmuş maşa ellerce,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İnsanlar sokağa aktılar sellerce,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Türküler söylenir kalır yıllarca,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Şanlı bayrak elde gider hainin üstüne,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Ya kuzgun leşe der, ya devlet başa,</w:t>
      </w:r>
    </w:p>
    <w:p w:rsidR="00CB3147" w:rsidRPr="004E2259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Millet bir oldukça yok telaşa,</w:t>
      </w:r>
    </w:p>
    <w:p w:rsidR="00CB3147" w:rsidRDefault="00CB3147" w:rsidP="004E2259">
      <w:pPr>
        <w:shd w:val="clear" w:color="auto" w:fill="FFFFFF"/>
        <w:spacing w:line="371" w:lineRule="atLeast"/>
        <w:jc w:val="center"/>
        <w:rPr>
          <w:rFonts w:ascii="Comic Sans MS" w:hAnsi="Comic Sans MS"/>
          <w:bCs/>
          <w:sz w:val="32"/>
          <w:szCs w:val="24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 Temmuz bizim, bu vatan bizim.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b/>
          <w:color w:val="333333"/>
          <w:sz w:val="36"/>
          <w:szCs w:val="32"/>
        </w:rPr>
      </w:pPr>
      <w:r w:rsidRPr="004E2259">
        <w:rPr>
          <w:rFonts w:ascii="Comic Sans MS" w:hAnsi="Comic Sans MS"/>
          <w:b/>
          <w:bCs/>
          <w:color w:val="1A1A1A"/>
          <w:sz w:val="28"/>
          <w:szCs w:val="24"/>
        </w:rPr>
        <w:t>15 TEMMUZ DEMOKRASİ MARŞI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15 Temmuz gecesiydi hava sıcaktı,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Bir ihanet kalkışması ülkeyi yaktı.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Gün bugündü, bütün millet ayağa kalktı,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Çoluk çocuk ihtiyar genç sokağa aktı.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Demokrasi darbe yemiş, şaşkındı millet,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Ya özgürlük bundan sonra, ya da zillet.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Milyonların ayak sesi titretti yeri,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Elde bayrak, dilde tekbir koştu ileri.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Demokrasi destanında şahitler biziz,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Bir ölünce bin dirilen şehitler biziz.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Başkomutan emir verdi : “inin meydana”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Sahip çıkın al bayrağa, aziz vatana.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Serden geçtik vatan, millet, Allah aşkına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Bütün dünya bunu görüp döndü şaşkına.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Başkomutan emir verdi : “inin meydana”</w:t>
      </w:r>
    </w:p>
    <w:p w:rsidR="00CB3147" w:rsidRPr="004E2259" w:rsidRDefault="00CB3147" w:rsidP="004E2259">
      <w:pPr>
        <w:shd w:val="clear" w:color="auto" w:fill="FFFFFF"/>
        <w:spacing w:line="461" w:lineRule="atLeast"/>
        <w:jc w:val="center"/>
        <w:rPr>
          <w:rFonts w:ascii="Comic Sans MS" w:hAnsi="Comic Sans MS"/>
          <w:sz w:val="5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Sahip çıkın al bayrağa, aziz vatana.</w:t>
      </w:r>
    </w:p>
    <w:sectPr w:rsidR="00CB3147" w:rsidRPr="004E2259" w:rsidSect="00B14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6AB"/>
    <w:rsid w:val="003316AB"/>
    <w:rsid w:val="004D6DD8"/>
    <w:rsid w:val="004E2259"/>
    <w:rsid w:val="00880785"/>
    <w:rsid w:val="0097210B"/>
    <w:rsid w:val="00A55433"/>
    <w:rsid w:val="00B14786"/>
    <w:rsid w:val="00C166A9"/>
    <w:rsid w:val="00CB3147"/>
    <w:rsid w:val="00D16BB1"/>
    <w:rsid w:val="00E81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78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273</Words>
  <Characters>1559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MERT-RAMAZAN</dc:creator>
  <cp:keywords/>
  <dc:description/>
  <cp:lastModifiedBy>BİRSEN</cp:lastModifiedBy>
  <cp:revision>4</cp:revision>
  <dcterms:created xsi:type="dcterms:W3CDTF">2016-09-05T18:28:00Z</dcterms:created>
  <dcterms:modified xsi:type="dcterms:W3CDTF">2016-09-07T16:52:00Z</dcterms:modified>
</cp:coreProperties>
</file>